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C521C" w14:textId="77777777" w:rsidR="00E1529F" w:rsidRDefault="00E1529F" w:rsidP="00E1529F">
      <w:r>
        <w:rPr>
          <w:u w:val="single"/>
        </w:rPr>
        <w:t>Robert SHIRLEY</w:t>
      </w:r>
      <w:r>
        <w:t xml:space="preserve">    </w:t>
      </w:r>
      <w:proofErr w:type="gramStart"/>
      <w:r>
        <w:t xml:space="preserve">   (</w:t>
      </w:r>
      <w:proofErr w:type="gramEnd"/>
      <w:r>
        <w:t>ca.1482 – 1513)</w:t>
      </w:r>
    </w:p>
    <w:p w14:paraId="7C76BD95" w14:textId="77777777" w:rsidR="00E1529F" w:rsidRDefault="00E1529F" w:rsidP="00E1529F"/>
    <w:p w14:paraId="7253ECEB" w14:textId="77777777" w:rsidR="00E1529F" w:rsidRDefault="00E1529F" w:rsidP="00E1529F"/>
    <w:p w14:paraId="18B4F3E0" w14:textId="77777777" w:rsidR="00E1529F" w:rsidRDefault="00E1529F" w:rsidP="00E1529F">
      <w:r>
        <w:t xml:space="preserve">Son of John Shirley of </w:t>
      </w:r>
      <w:proofErr w:type="spellStart"/>
      <w:r>
        <w:t>Ettington</w:t>
      </w:r>
      <w:proofErr w:type="spellEnd"/>
      <w:r>
        <w:t>, Warwickshire(q.v.).</w:t>
      </w:r>
    </w:p>
    <w:p w14:paraId="70FC9FA1" w14:textId="77777777" w:rsidR="00E1529F" w:rsidRDefault="00E1529F" w:rsidP="00E1529F">
      <w:r>
        <w:t>(FamilySearch)</w:t>
      </w:r>
    </w:p>
    <w:p w14:paraId="2684D9BA" w14:textId="77777777" w:rsidR="00E1529F" w:rsidRDefault="00E1529F" w:rsidP="00E1529F">
      <w:r>
        <w:t>Son:   Ralph (1482 – 1535)</w:t>
      </w:r>
    </w:p>
    <w:p w14:paraId="51A18052" w14:textId="77777777" w:rsidR="00E1529F" w:rsidRDefault="00E1529F" w:rsidP="00E1529F"/>
    <w:p w14:paraId="3BC4BC21" w14:textId="77777777" w:rsidR="00E1529F" w:rsidRDefault="00E1529F" w:rsidP="00E1529F"/>
    <w:p w14:paraId="05721EE0" w14:textId="77777777" w:rsidR="00E1529F" w:rsidRPr="00CA19E8" w:rsidRDefault="00E1529F" w:rsidP="00E1529F">
      <w:r>
        <w:t>20 September 2023</w:t>
      </w:r>
    </w:p>
    <w:p w14:paraId="424EED4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E54BB" w14:textId="77777777" w:rsidR="00E1529F" w:rsidRDefault="00E1529F" w:rsidP="009139A6">
      <w:r>
        <w:separator/>
      </w:r>
    </w:p>
  </w:endnote>
  <w:endnote w:type="continuationSeparator" w:id="0">
    <w:p w14:paraId="0899A251" w14:textId="77777777" w:rsidR="00E1529F" w:rsidRDefault="00E152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501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43DD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AA7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2AB57" w14:textId="77777777" w:rsidR="00E1529F" w:rsidRDefault="00E1529F" w:rsidP="009139A6">
      <w:r>
        <w:separator/>
      </w:r>
    </w:p>
  </w:footnote>
  <w:footnote w:type="continuationSeparator" w:id="0">
    <w:p w14:paraId="725CFA49" w14:textId="77777777" w:rsidR="00E1529F" w:rsidRDefault="00E152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7C5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CAF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9C8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29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1529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6B32C"/>
  <w15:chartTrackingRefBased/>
  <w15:docId w15:val="{2C2FE576-4A6B-46BA-A30F-5E147E1E4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29F"/>
    <w:pPr>
      <w:spacing w:after="0" w:line="240" w:lineRule="auto"/>
    </w:pPr>
    <w:rPr>
      <w:rFonts w:eastAsia="Times New Roman" w:cs="Times New Roman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2023-09-20T11:55:00Z</dcterms:created>
  <dcterms:modified xsi:type="dcterms:W3CDTF">2023-09-20T11:56:00Z</dcterms:modified>
</cp:coreProperties>
</file>